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A7E" w:rsidRPr="00E90513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</w:t>
      </w:r>
      <w:r w:rsidRPr="00E90513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264A7E" w:rsidRPr="00B3306B" w:rsidRDefault="00264A7E" w:rsidP="00947CB2">
      <w:pPr>
        <w:pStyle w:val="Heading5"/>
        <w:spacing w:before="48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B3306B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</w:p>
    <w:p w:rsidR="00264A7E" w:rsidRPr="00B3306B" w:rsidRDefault="00264A7E" w:rsidP="00947CB2">
      <w:pPr>
        <w:jc w:val="center"/>
        <w:rPr>
          <w:b/>
          <w:bCs/>
          <w:noProof/>
          <w:lang w:val="bg-BG"/>
        </w:rPr>
      </w:pPr>
      <w:r>
        <w:rPr>
          <w:b/>
          <w:bCs/>
          <w:lang w:val="bg-BG"/>
        </w:rPr>
        <w:t>за участие/неучастие на подизпълнител</w:t>
      </w:r>
    </w:p>
    <w:p w:rsidR="00264A7E" w:rsidRPr="00E90513" w:rsidRDefault="00264A7E" w:rsidP="00D24C72">
      <w:pPr>
        <w:spacing w:before="240"/>
        <w:ind w:firstLine="567"/>
        <w:jc w:val="both"/>
        <w:rPr>
          <w:lang w:val="ru-RU"/>
        </w:rPr>
      </w:pPr>
      <w:r w:rsidRPr="00E90513">
        <w:rPr>
          <w:lang w:val="ru-RU"/>
        </w:rPr>
        <w:t>Подписаният ....................................................................................................................</w:t>
      </w:r>
    </w:p>
    <w:p w:rsidR="00264A7E" w:rsidRPr="00E90513" w:rsidRDefault="00264A7E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(трите имена)</w:t>
      </w:r>
    </w:p>
    <w:p w:rsidR="00264A7E" w:rsidRPr="00E90513" w:rsidRDefault="00264A7E" w:rsidP="00D24C72">
      <w:pPr>
        <w:spacing w:before="120"/>
        <w:jc w:val="both"/>
        <w:rPr>
          <w:lang w:val="ru-RU"/>
        </w:rPr>
      </w:pPr>
      <w:r w:rsidRPr="00E90513">
        <w:rPr>
          <w:lang w:val="ru-RU"/>
        </w:rPr>
        <w:t>………………………………………………………………………………………………….</w:t>
      </w:r>
    </w:p>
    <w:p w:rsidR="00264A7E" w:rsidRPr="00E90513" w:rsidRDefault="00264A7E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(данни по документ за самоличност)</w:t>
      </w:r>
    </w:p>
    <w:p w:rsidR="00264A7E" w:rsidRPr="00E90513" w:rsidRDefault="00264A7E" w:rsidP="00D24C72">
      <w:pPr>
        <w:spacing w:before="120"/>
        <w:jc w:val="both"/>
        <w:rPr>
          <w:lang w:val="ru-RU"/>
        </w:rPr>
      </w:pPr>
      <w:r w:rsidRPr="00E90513">
        <w:rPr>
          <w:lang w:val="ru-RU"/>
        </w:rPr>
        <w:t>в качеството си на ………….………..………………………….…………………….………</w:t>
      </w:r>
    </w:p>
    <w:p w:rsidR="00264A7E" w:rsidRPr="00E90513" w:rsidRDefault="00264A7E" w:rsidP="00D24C72">
      <w:pPr>
        <w:ind w:left="1134" w:hanging="567"/>
        <w:jc w:val="center"/>
        <w:rPr>
          <w:i/>
          <w:iCs/>
          <w:lang w:val="ru-RU"/>
        </w:rPr>
      </w:pPr>
      <w:r w:rsidRPr="00E90513">
        <w:rPr>
          <w:i/>
          <w:iCs/>
          <w:lang w:val="ru-RU"/>
        </w:rPr>
        <w:t>(длъжност)</w:t>
      </w:r>
    </w:p>
    <w:p w:rsidR="00264A7E" w:rsidRPr="00BC1B62" w:rsidRDefault="00264A7E" w:rsidP="00D24C72">
      <w:pPr>
        <w:spacing w:before="120"/>
        <w:jc w:val="both"/>
      </w:pPr>
      <w:r w:rsidRPr="00BC1B62">
        <w:t>на: ………………………………………………</w:t>
      </w:r>
      <w:r>
        <w:t>………………….</w:t>
      </w:r>
      <w:r w:rsidRPr="00BC1B62">
        <w:t xml:space="preserve">………………………… -  </w:t>
      </w:r>
    </w:p>
    <w:p w:rsidR="00264A7E" w:rsidRPr="00BC1B62" w:rsidRDefault="00264A7E" w:rsidP="00D24C72">
      <w:pPr>
        <w:ind w:left="1134" w:hanging="567"/>
        <w:jc w:val="center"/>
        <w:rPr>
          <w:i/>
          <w:iCs/>
        </w:rPr>
      </w:pPr>
      <w:r w:rsidRPr="00BC1B62">
        <w:rPr>
          <w:i/>
          <w:iCs/>
        </w:rPr>
        <w:t>(наименование на Участника)</w:t>
      </w:r>
    </w:p>
    <w:p w:rsidR="00264A7E" w:rsidRDefault="00264A7E" w:rsidP="00D24C72">
      <w:pPr>
        <w:spacing w:line="276" w:lineRule="auto"/>
        <w:ind w:firstLine="720"/>
        <w:jc w:val="both"/>
        <w:rPr>
          <w:b/>
          <w:bCs/>
          <w:color w:val="000000"/>
          <w:lang w:eastAsia="bg-BG"/>
        </w:rPr>
      </w:pPr>
      <w:r w:rsidRPr="00E90513">
        <w:rPr>
          <w:lang w:val="ru-RU"/>
        </w:rPr>
        <w:t xml:space="preserve">Участник в проведено възлагане по реда на чл.20, ал.3, т.2 от ЗОП  чрез “Събиране на оферти с обява” на обществена поръчка с предмет:: </w:t>
      </w:r>
      <w:r w:rsidRPr="00E90513">
        <w:rPr>
          <w:b/>
          <w:bCs/>
          <w:color w:val="000000"/>
          <w:lang w:val="ru-RU"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CD4542">
        <w:rPr>
          <w:b/>
          <w:bCs/>
          <w:i/>
          <w:iCs/>
          <w:sz w:val="28"/>
          <w:szCs w:val="28"/>
          <w:lang w:val="ru-RU"/>
        </w:rPr>
        <w:t xml:space="preserve"> </w:t>
      </w:r>
      <w:r w:rsidRPr="00E90513">
        <w:rPr>
          <w:b/>
          <w:bCs/>
          <w:color w:val="000000"/>
          <w:lang w:val="ru-RU"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</w:p>
    <w:p w:rsidR="00264A7E" w:rsidRPr="00E90513" w:rsidRDefault="00264A7E" w:rsidP="00D24C72">
      <w:pPr>
        <w:spacing w:line="276" w:lineRule="auto"/>
        <w:ind w:firstLine="720"/>
        <w:jc w:val="both"/>
        <w:rPr>
          <w:b/>
          <w:bCs/>
          <w:lang w:val="bg-BG"/>
        </w:rPr>
      </w:pPr>
      <w:r>
        <w:rPr>
          <w:b/>
          <w:bCs/>
          <w:color w:val="000000"/>
          <w:lang w:val="bg-BG" w:eastAsia="bg-BG"/>
        </w:rPr>
        <w:t>За обособена позиция №............</w:t>
      </w:r>
    </w:p>
    <w:p w:rsidR="00264A7E" w:rsidRPr="00B3306B" w:rsidRDefault="00264A7E" w:rsidP="00947CB2">
      <w:pPr>
        <w:spacing w:before="120"/>
        <w:jc w:val="center"/>
        <w:rPr>
          <w:b/>
          <w:bCs/>
          <w:lang w:val="bg-BG"/>
        </w:rPr>
      </w:pPr>
      <w:r w:rsidRPr="00B3306B">
        <w:rPr>
          <w:b/>
          <w:bCs/>
          <w:lang w:val="bg-BG"/>
        </w:rPr>
        <w:t>ДЕКЛАРИРАМ:</w:t>
      </w:r>
    </w:p>
    <w:p w:rsidR="00264A7E" w:rsidRPr="00D24C72" w:rsidRDefault="00264A7E" w:rsidP="00D24C72">
      <w:pPr>
        <w:pStyle w:val="ListParagraph"/>
        <w:spacing w:before="240"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sz w:val="24"/>
          <w:szCs w:val="24"/>
        </w:rPr>
        <w:t>Участникът</w:t>
      </w:r>
      <w:r w:rsidRPr="00B3306B">
        <w:rPr>
          <w:rFonts w:ascii="Times New Roman" w:hAnsi="Times New Roman" w:cs="Times New Roman"/>
          <w:noProof/>
          <w:sz w:val="24"/>
          <w:szCs w:val="24"/>
        </w:rPr>
        <w:t xml:space="preserve"> ……………………………………………………..</w:t>
      </w:r>
      <w:r w:rsidRPr="00B3306B">
        <w:rPr>
          <w:rFonts w:ascii="Times New Roman" w:hAnsi="Times New Roman" w:cs="Times New Roman"/>
          <w:i/>
          <w:iCs/>
          <w:noProof/>
          <w:sz w:val="24"/>
          <w:szCs w:val="24"/>
        </w:rPr>
        <w:t>(</w:t>
      </w:r>
      <w:r w:rsidRPr="00B3306B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B3306B">
        <w:rPr>
          <w:rFonts w:ascii="Times New Roman" w:hAnsi="Times New Roman" w:cs="Times New Roman"/>
          <w:i/>
          <w:iCs/>
          <w:noProof/>
          <w:sz w:val="24"/>
          <w:szCs w:val="24"/>
        </w:rPr>
        <w:t>)</w:t>
      </w:r>
      <w:r w:rsidRPr="00B3306B">
        <w:rPr>
          <w:rFonts w:ascii="Times New Roman" w:hAnsi="Times New Roman" w:cs="Times New Roman"/>
          <w:noProof/>
          <w:sz w:val="24"/>
          <w:szCs w:val="24"/>
        </w:rPr>
        <w:t>, когото представлявам, при изпълнение на настоящата обществена поръчка, в случай че същата му бъде възложена:</w:t>
      </w:r>
      <w:r w:rsidRPr="00E9051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B3306B">
        <w:rPr>
          <w:rFonts w:ascii="Times New Roman" w:hAnsi="Times New Roman" w:cs="Times New Roman"/>
          <w:b/>
          <w:bCs/>
          <w:sz w:val="24"/>
          <w:szCs w:val="24"/>
        </w:rPr>
        <w:t xml:space="preserve">няма да ползва / ще ползва подизпълнител/и </w:t>
      </w:r>
      <w:r w:rsidRPr="00B33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(ненужното се зачертава</w:t>
      </w:r>
      <w:r w:rsidRPr="00B3306B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</w:rPr>
        <w:t>)</w:t>
      </w:r>
    </w:p>
    <w:p w:rsidR="00264A7E" w:rsidRPr="00B3306B" w:rsidRDefault="00264A7E" w:rsidP="00947CB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Предвидените Подизпълнители, са:</w:t>
      </w:r>
    </w:p>
    <w:p w:rsidR="00264A7E" w:rsidRPr="00B3306B" w:rsidRDefault="00264A7E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b/>
          <w:bCs/>
          <w:noProof/>
          <w:lang w:val="bg-BG"/>
        </w:rPr>
        <w:t>Подизпълнител № 1:</w:t>
      </w:r>
      <w:r w:rsidRPr="00B3306B">
        <w:rPr>
          <w:noProof/>
          <w:lang w:val="bg-BG"/>
        </w:rPr>
        <w:t xml:space="preserve"> .....………........................</w:t>
      </w:r>
      <w:r>
        <w:rPr>
          <w:noProof/>
          <w:lang w:val="bg-BG"/>
        </w:rPr>
        <w:t>.........................</w:t>
      </w:r>
      <w:r w:rsidRPr="00B3306B">
        <w:rPr>
          <w:noProof/>
          <w:lang w:val="bg-BG"/>
        </w:rPr>
        <w:t xml:space="preserve"> с ЕИК ......................</w:t>
      </w:r>
    </w:p>
    <w:p w:rsidR="00264A7E" w:rsidRPr="00B3306B" w:rsidRDefault="00264A7E" w:rsidP="00947CB2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подизпълнителя)</w:t>
      </w:r>
    </w:p>
    <w:p w:rsidR="00264A7E" w:rsidRPr="00E90513" w:rsidRDefault="00264A7E" w:rsidP="00D24C7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Видове работи от предмета на поръчката, които ще се предложат на Подизпълнител № 1:............................................................................................................................................................................................................................................................................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noProof/>
          <w:sz w:val="24"/>
          <w:szCs w:val="24"/>
        </w:rPr>
        <w:t>...............................</w:t>
      </w:r>
    </w:p>
    <w:p w:rsidR="00264A7E" w:rsidRPr="00B3306B" w:rsidRDefault="00264A7E" w:rsidP="00947CB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Съответстващият на тези работи дял в проценти от стойността на обществената поръчка е .......... % (.................................................).</w:t>
      </w:r>
    </w:p>
    <w:p w:rsidR="00264A7E" w:rsidRPr="00B3306B" w:rsidRDefault="00264A7E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b/>
          <w:bCs/>
          <w:noProof/>
          <w:lang w:val="bg-BG"/>
        </w:rPr>
        <w:t>Подизпълнител № 2:</w:t>
      </w:r>
      <w:r w:rsidRPr="00B3306B">
        <w:rPr>
          <w:noProof/>
          <w:lang w:val="bg-BG"/>
        </w:rPr>
        <w:t xml:space="preserve"> .....………........................................ с ЕИК ......................</w:t>
      </w:r>
    </w:p>
    <w:p w:rsidR="00264A7E" w:rsidRPr="00B3306B" w:rsidRDefault="00264A7E" w:rsidP="00947CB2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подизпълнителя)</w:t>
      </w:r>
    </w:p>
    <w:p w:rsidR="00264A7E" w:rsidRPr="00E90513" w:rsidRDefault="00264A7E" w:rsidP="00D24C7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Видове работи от предмета на поръчката, които ще се предложат на Подизпълнител № 2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noProof/>
          <w:sz w:val="24"/>
          <w:szCs w:val="24"/>
        </w:rPr>
        <w:t>..........</w:t>
      </w:r>
    </w:p>
    <w:p w:rsidR="00264A7E" w:rsidRPr="00B3306B" w:rsidRDefault="00264A7E" w:rsidP="00947CB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Съответстващият на тези работи дял в проценти от стойността на обществената поръчка е .......... % (.................................................).</w:t>
      </w:r>
    </w:p>
    <w:p w:rsidR="00264A7E" w:rsidRPr="00B3306B" w:rsidRDefault="00264A7E" w:rsidP="00947CB2">
      <w:pPr>
        <w:pStyle w:val="BodyTextIndent2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noProof/>
          <w:lang w:val="bg-BG"/>
        </w:rPr>
      </w:pPr>
      <w:r w:rsidRPr="00B3306B">
        <w:rPr>
          <w:noProof/>
          <w:lang w:val="bg-BG"/>
        </w:rPr>
        <w:t>.............................................................................................................................................</w:t>
      </w:r>
    </w:p>
    <w:p w:rsidR="00264A7E" w:rsidRPr="00B3306B" w:rsidRDefault="00264A7E" w:rsidP="00947CB2">
      <w:pPr>
        <w:pStyle w:val="ListParagraph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306B">
        <w:rPr>
          <w:rFonts w:ascii="Times New Roman" w:hAnsi="Times New Roman" w:cs="Times New Roman"/>
          <w:noProof/>
          <w:sz w:val="24"/>
          <w:szCs w:val="24"/>
        </w:rPr>
        <w:t>Приемам, че Участникът, когото представлявам, ще отговаря за действията, бездействията и работата на посочения подизпълнител / посочените подизпълнители като за свои.</w:t>
      </w:r>
    </w:p>
    <w:p w:rsidR="00264A7E" w:rsidRPr="00B3306B" w:rsidRDefault="00264A7E" w:rsidP="00947CB2">
      <w:pPr>
        <w:tabs>
          <w:tab w:val="left" w:pos="0"/>
          <w:tab w:val="right" w:pos="9072"/>
        </w:tabs>
        <w:spacing w:before="600"/>
        <w:jc w:val="both"/>
        <w:rPr>
          <w:lang w:val="bg-BG"/>
        </w:rPr>
      </w:pPr>
      <w:r w:rsidRPr="00B3306B">
        <w:rPr>
          <w:lang w:val="bg-BG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264A7E" w:rsidRPr="00B3306B" w:rsidRDefault="00264A7E" w:rsidP="00947CB2">
      <w:pPr>
        <w:tabs>
          <w:tab w:val="left" w:pos="0"/>
          <w:tab w:val="right" w:pos="9072"/>
        </w:tabs>
        <w:spacing w:before="600"/>
        <w:rPr>
          <w:lang w:val="bg-BG"/>
        </w:rPr>
      </w:pPr>
      <w:r w:rsidRPr="00B3306B">
        <w:rPr>
          <w:lang w:val="bg-BG"/>
        </w:rPr>
        <w:t>Дата: ………………….</w:t>
      </w:r>
      <w:r w:rsidRPr="00B3306B">
        <w:rPr>
          <w:lang w:val="bg-BG"/>
        </w:rPr>
        <w:tab/>
        <w:t>Подпис и печат: …......................</w:t>
      </w:r>
    </w:p>
    <w:p w:rsidR="00264A7E" w:rsidRPr="00B3306B" w:rsidRDefault="00264A7E" w:rsidP="00947CB2">
      <w:pPr>
        <w:tabs>
          <w:tab w:val="left" w:pos="0"/>
          <w:tab w:val="right" w:pos="9072"/>
        </w:tabs>
        <w:rPr>
          <w:lang w:val="bg-BG"/>
        </w:rPr>
      </w:pPr>
      <w:r w:rsidRPr="00B3306B">
        <w:rPr>
          <w:lang w:val="bg-BG"/>
        </w:rPr>
        <w:t>гр...............................</w:t>
      </w:r>
      <w:r w:rsidRPr="00B3306B">
        <w:rPr>
          <w:lang w:val="bg-BG"/>
        </w:rPr>
        <w:tab/>
        <w:t>(</w:t>
      </w:r>
      <w:r w:rsidRPr="00B3306B">
        <w:rPr>
          <w:i/>
          <w:iCs/>
          <w:lang w:val="bg-BG"/>
        </w:rPr>
        <w:t>име, длъжност</w:t>
      </w:r>
      <w:r w:rsidRPr="00B3306B">
        <w:rPr>
          <w:lang w:val="bg-BG"/>
        </w:rPr>
        <w:t>)</w:t>
      </w: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B3306B" w:rsidRDefault="00264A7E" w:rsidP="00947CB2">
      <w:pPr>
        <w:pStyle w:val="BodyTex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64A7E" w:rsidRPr="00E90513" w:rsidRDefault="00264A7E">
      <w:pPr>
        <w:rPr>
          <w:lang w:val="ru-RU"/>
        </w:rPr>
      </w:pPr>
    </w:p>
    <w:sectPr w:rsidR="00264A7E" w:rsidRPr="00E90513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7D28"/>
    <w:multiLevelType w:val="hybridMultilevel"/>
    <w:tmpl w:val="D3948FE8"/>
    <w:lvl w:ilvl="0" w:tplc="2C7E25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CB2"/>
    <w:rsid w:val="001B5D02"/>
    <w:rsid w:val="002479C8"/>
    <w:rsid w:val="00264A7E"/>
    <w:rsid w:val="004D0334"/>
    <w:rsid w:val="00627FAE"/>
    <w:rsid w:val="00746FEB"/>
    <w:rsid w:val="00947CB2"/>
    <w:rsid w:val="00B3306B"/>
    <w:rsid w:val="00BC1B62"/>
    <w:rsid w:val="00C74DAA"/>
    <w:rsid w:val="00CD4542"/>
    <w:rsid w:val="00D14904"/>
    <w:rsid w:val="00D24C72"/>
    <w:rsid w:val="00E90513"/>
    <w:rsid w:val="00FB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2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7CB2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rsid w:val="00947CB2"/>
    <w:rPr>
      <w:rFonts w:ascii="Calibri" w:hAnsi="Calibri" w:cs="Calibri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947CB2"/>
    <w:pPr>
      <w:jc w:val="both"/>
    </w:pPr>
    <w:rPr>
      <w:rFonts w:ascii="Tahoma" w:hAnsi="Tahoma" w:cs="Tahoma"/>
      <w:sz w:val="28"/>
      <w:szCs w:val="28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947CB2"/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947CB2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bg-BG"/>
    </w:rPr>
  </w:style>
  <w:style w:type="paragraph" w:styleId="BodyTextIndent2">
    <w:name w:val="Body Text Indent 2"/>
    <w:basedOn w:val="Normal"/>
    <w:link w:val="BodyTextIndent2Char"/>
    <w:uiPriority w:val="99"/>
    <w:rsid w:val="00947C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CB2"/>
    <w:rPr>
      <w:rFonts w:ascii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532</Words>
  <Characters>3037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6</cp:revision>
  <dcterms:created xsi:type="dcterms:W3CDTF">2016-04-27T08:25:00Z</dcterms:created>
  <dcterms:modified xsi:type="dcterms:W3CDTF">2016-08-08T07:25:00Z</dcterms:modified>
</cp:coreProperties>
</file>